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97773" w14:textId="1024B655" w:rsidR="008F47F8" w:rsidRDefault="008F47F8" w:rsidP="008F4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6319</w:t>
      </w:r>
      <w:bookmarkStart w:id="0" w:name="_GoBack"/>
      <w:bookmarkEnd w:id="0"/>
    </w:p>
    <w:p w14:paraId="1A584F92" w14:textId="77777777" w:rsidR="008F47F8" w:rsidRDefault="008F47F8" w:rsidP="008F47F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 xml:space="preserve">Discussion paper on separate </w:t>
      </w:r>
      <w:proofErr w:type="spellStart"/>
      <w:r w:rsidR="00B317D9" w:rsidRPr="00B317D9">
        <w:rPr>
          <w:rFonts w:ascii="Arial" w:hAnsi="Arial" w:cs="Arial"/>
          <w:b/>
        </w:rPr>
        <w:t>yaml</w:t>
      </w:r>
      <w:proofErr w:type="spellEnd"/>
      <w:r w:rsidR="00B317D9" w:rsidRPr="00B317D9">
        <w:rPr>
          <w:rFonts w:ascii="Arial" w:hAnsi="Arial" w:cs="Arial"/>
          <w:b/>
        </w:rPr>
        <w:t xml:space="preserve">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30F0EF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BF60BE">
        <w:rPr>
          <w:rFonts w:ascii="Arial" w:hAnsi="Arial"/>
          <w:b/>
        </w:rPr>
        <w:t>5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298B29F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08224365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</w:r>
      <w:proofErr w:type="spellStart"/>
      <w:r w:rsidR="00693A35" w:rsidRPr="00693A35">
        <w:rPr>
          <w:lang w:eastAsia="zh-CN"/>
        </w:rPr>
        <w:t>OpenAPI</w:t>
      </w:r>
      <w:proofErr w:type="spellEnd"/>
      <w:r w:rsidR="00693A35" w:rsidRPr="00693A35">
        <w:rPr>
          <w:lang w:eastAsia="zh-CN"/>
        </w:rPr>
        <w:t xml:space="preserve"> document "TS28623_GenericNrm.yaml"</w:t>
      </w:r>
      <w:r w:rsidR="007C02C1">
        <w:rPr>
          <w:lang w:eastAsia="zh-CN"/>
        </w:rPr>
        <w:t xml:space="preserve"> include the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common network resource model (e.g. </w:t>
      </w:r>
      <w:proofErr w:type="spellStart"/>
      <w:r w:rsidR="005C6B65">
        <w:rPr>
          <w:lang w:eastAsia="zh-CN"/>
        </w:rPr>
        <w:t>SubNetwork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ManagedElement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ManagedFunction</w:t>
      </w:r>
      <w:proofErr w:type="spellEnd"/>
      <w:r w:rsidR="005C6B65">
        <w:rPr>
          <w:lang w:eastAsia="zh-CN"/>
        </w:rPr>
        <w:t>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all </w:t>
      </w:r>
      <w:proofErr w:type="spellStart"/>
      <w:r w:rsidR="005C6B65">
        <w:rPr>
          <w:lang w:eastAsia="zh-CN"/>
        </w:rPr>
        <w:t>all</w:t>
      </w:r>
      <w:proofErr w:type="spellEnd"/>
      <w:r w:rsidR="005C6B65">
        <w:rPr>
          <w:lang w:eastAsia="zh-CN"/>
        </w:rPr>
        <w:t xml:space="preserve">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258040A7" w14:textId="3EBCBB15" w:rsidR="00176B17" w:rsidRDefault="00176B17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 </w:t>
      </w:r>
      <w:r w:rsidR="00AD3AFB">
        <w:rPr>
          <w:lang w:eastAsia="zh-CN"/>
        </w:rPr>
        <w:t xml:space="preserve">currently several control NRM fragment are </w:t>
      </w:r>
      <w:proofErr w:type="spellStart"/>
      <w:r w:rsidR="00AD3AFB">
        <w:rPr>
          <w:lang w:eastAsia="zh-CN"/>
        </w:rPr>
        <w:t>alreadydefined</w:t>
      </w:r>
      <w:proofErr w:type="spellEnd"/>
      <w:r w:rsidR="00AD3AFB">
        <w:rPr>
          <w:lang w:eastAsia="zh-CN"/>
        </w:rPr>
        <w:t xml:space="preserve"> in separate YAML files, </w:t>
      </w:r>
      <w:r w:rsidR="00AD3AFB">
        <w:rPr>
          <w:rFonts w:hint="eastAsia"/>
          <w:lang w:eastAsia="zh-CN"/>
        </w:rPr>
        <w:t>following</w:t>
      </w:r>
      <w:r w:rsidR="00AD3AFB">
        <w:rPr>
          <w:lang w:eastAsia="zh-CN"/>
        </w:rPr>
        <w:t xml:space="preserve"> are examples</w:t>
      </w:r>
    </w:p>
    <w:p w14:paraId="5F3F1566" w14:textId="12C76EEC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S28104_MdaNrm.yaml</w:t>
      </w:r>
    </w:p>
    <w:p w14:paraId="07F70245" w14:textId="63E104D7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S28104_MdaReport.yaml</w:t>
      </w:r>
    </w:p>
    <w:p w14:paraId="4A839D9F" w14:textId="297F880E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S28105_AiMlNrm.yaml</w:t>
      </w:r>
    </w:p>
    <w:p w14:paraId="1C9340DA" w14:textId="7C2D22CF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S28.312_IntentNrm.yaml</w:t>
      </w:r>
    </w:p>
    <w:p w14:paraId="6A9D61CC" w14:textId="0E8A1352" w:rsid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S28.536_CoslaNrm.yaml</w:t>
      </w:r>
    </w:p>
    <w:p w14:paraId="6213E071" w14:textId="4C178E59" w:rsidR="00AD3AFB" w:rsidRPr="00AD3AFB" w:rsidRDefault="00AD3AFB" w:rsidP="00AD3AFB">
      <w:pPr>
        <w:pStyle w:val="affc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S28.538_EdgeNrm.yaml</w:t>
      </w:r>
    </w:p>
    <w:p w14:paraId="19A4EDA0" w14:textId="02948DF4" w:rsidR="007C02C1" w:rsidRDefault="0075332F" w:rsidP="00BD4241">
      <w:pPr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7C02C1">
        <w:rPr>
          <w:lang w:eastAsia="zh-CN"/>
        </w:rPr>
        <w:t>YANG Modules</w:t>
      </w:r>
      <w:r>
        <w:rPr>
          <w:lang w:eastAsia="zh-CN"/>
        </w:rPr>
        <w:t xml:space="preserve"> in clause D.2</w:t>
      </w:r>
      <w:r w:rsidR="007C02C1">
        <w:rPr>
          <w:rFonts w:hint="eastAsia"/>
          <w:lang w:eastAsia="zh-CN"/>
        </w:rPr>
        <w:t>,</w:t>
      </w:r>
      <w:r w:rsidR="007C02C1"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</w:t>
      </w:r>
      <w:proofErr w:type="gramStart"/>
      <w:r w:rsidR="00820708" w:rsidRPr="00820708">
        <w:rPr>
          <w:lang w:eastAsia="zh-CN"/>
        </w:rPr>
        <w:t>filemanagement.yang</w:t>
      </w:r>
      <w:proofErr w:type="gramEnd"/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</w:p>
    <w:p w14:paraId="39D0286E" w14:textId="376EE9E8" w:rsidR="00176B17" w:rsidRDefault="00176B17" w:rsidP="00BD4241">
      <w:pPr>
        <w:jc w:val="both"/>
        <w:rPr>
          <w:lang w:eastAsia="zh-CN"/>
        </w:rPr>
      </w:pPr>
    </w:p>
    <w:p w14:paraId="7C27E65E" w14:textId="43A923CE" w:rsidR="00820708" w:rsidRDefault="0082070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</w:t>
      </w:r>
      <w:r w:rsidRPr="00820708">
        <w:rPr>
          <w:lang w:eastAsia="zh-CN"/>
        </w:rPr>
        <w:t xml:space="preserve">separate </w:t>
      </w:r>
      <w:proofErr w:type="spellStart"/>
      <w:r w:rsidRPr="00820708">
        <w:rPr>
          <w:lang w:eastAsia="zh-CN"/>
        </w:rPr>
        <w:t>yaml</w:t>
      </w:r>
      <w:proofErr w:type="spellEnd"/>
      <w:r w:rsidRPr="00820708">
        <w:rPr>
          <w:lang w:eastAsia="zh-CN"/>
        </w:rPr>
        <w:t xml:space="preserve"> file for different control NRM fragment in TS 28.623</w:t>
      </w:r>
      <w:r>
        <w:rPr>
          <w:lang w:eastAsia="zh-CN"/>
        </w:rPr>
        <w:t xml:space="preserve">, following are the proposed </w:t>
      </w:r>
      <w:proofErr w:type="spellStart"/>
      <w:r>
        <w:rPr>
          <w:lang w:eastAsia="zh-CN"/>
        </w:rPr>
        <w:t>yaml</w:t>
      </w:r>
      <w:proofErr w:type="spellEnd"/>
      <w:r>
        <w:rPr>
          <w:lang w:eastAsia="zh-CN"/>
        </w:rPr>
        <w:t xml:space="preserve"> file:</w:t>
      </w:r>
    </w:p>
    <w:p w14:paraId="17570E5A" w14:textId="070AA1F6" w:rsidR="00820708" w:rsidRPr="0075332F" w:rsidRDefault="00820708" w:rsidP="00E47E09">
      <w:pPr>
        <w:pStyle w:val="affc"/>
        <w:numPr>
          <w:ilvl w:val="0"/>
          <w:numId w:val="26"/>
        </w:numPr>
        <w:rPr>
          <w:color w:val="0000FF"/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NRM fragment (Figure 4.2.1-1) and Vendor specific data container NRM fragment (Figure 4.2.1-2)</w:t>
      </w:r>
      <w:r w:rsidR="0075332F">
        <w:rPr>
          <w:lang w:eastAsia="zh-CN"/>
        </w:rPr>
        <w:t xml:space="preserve">. 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0A931E32" w14:textId="6843FB81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TS28623_TraceControlNrm.yaml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Trace control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4.2.1-7)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MnS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lastRenderedPageBreak/>
        <w:t>OpenAPI</w:t>
      </w:r>
      <w:proofErr w:type="spellEnd"/>
      <w:r w:rsidRPr="00E47E09">
        <w:rPr>
          <w:b/>
          <w:lang w:eastAsia="zh-CN"/>
        </w:rPr>
        <w:t xml:space="preserve"> document "TS28623_ManagementDataCollectionNrm.yaml"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ManagementDataCollection</w:t>
      </w:r>
      <w:proofErr w:type="spellEnd"/>
      <w:r w:rsidR="00E815A6" w:rsidRPr="00E815A6">
        <w:rPr>
          <w:lang w:eastAsia="zh-CN"/>
        </w:rPr>
        <w:t xml:space="preserve">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"TS28623_QoEControllNrm.yaml"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QoE</w:t>
      </w:r>
      <w:proofErr w:type="spellEnd"/>
      <w:r w:rsidR="00E815A6" w:rsidRPr="00E815A6">
        <w:rPr>
          <w:lang w:eastAsia="zh-CN"/>
        </w:rPr>
        <w:t xml:space="preserve">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C209B64" w:rsidR="00BD4241" w:rsidRPr="00E61FF5" w:rsidRDefault="0075332F" w:rsidP="006368D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75332F">
        <w:rPr>
          <w:lang w:eastAsia="zh-CN"/>
        </w:rPr>
        <w:t xml:space="preserve">The Name </w:t>
      </w:r>
      <w:r w:rsidRPr="0075332F">
        <w:rPr>
          <w:rFonts w:hint="eastAsia"/>
          <w:lang w:eastAsia="zh-CN"/>
        </w:rPr>
        <w:t>contain</w:t>
      </w:r>
      <w:r w:rsidRPr="0075332F">
        <w:rPr>
          <w:lang w:eastAsia="zh-CN"/>
        </w:rPr>
        <w:t xml:space="preserve"> information for </w:t>
      </w:r>
      <w:proofErr w:type="spellStart"/>
      <w:r w:rsidRPr="0075332F">
        <w:rPr>
          <w:lang w:eastAsia="zh-CN"/>
        </w:rPr>
        <w:t>SubNetwork</w:t>
      </w:r>
      <w:proofErr w:type="spellEnd"/>
      <w:r w:rsidRPr="0075332F">
        <w:rPr>
          <w:lang w:eastAsia="zh-CN"/>
        </w:rPr>
        <w:t xml:space="preserve"> </w:t>
      </w:r>
      <w:r w:rsidRPr="0075332F">
        <w:rPr>
          <w:rFonts w:hint="eastAsia"/>
          <w:lang w:eastAsia="zh-CN"/>
        </w:rPr>
        <w:t>and</w:t>
      </w:r>
      <w:r w:rsidRPr="0075332F">
        <w:rPr>
          <w:lang w:eastAsia="zh-CN"/>
        </w:rPr>
        <w:t xml:space="preserve"> </w:t>
      </w:r>
      <w:proofErr w:type="spellStart"/>
      <w:r w:rsidRPr="0075332F">
        <w:rPr>
          <w:lang w:eastAsia="zh-CN"/>
        </w:rPr>
        <w:t>ManagedElement</w:t>
      </w:r>
      <w:proofErr w:type="spellEnd"/>
      <w:r w:rsidRPr="0075332F">
        <w:rPr>
          <w:lang w:eastAsia="zh-CN"/>
        </w:rPr>
        <w:t xml:space="preserve"> also are maintained in TS28623_GenericNrm.yaml.</w:t>
      </w:r>
      <w:r>
        <w:rPr>
          <w:lang w:eastAsia="zh-CN"/>
        </w:rPr>
        <w:t xml:space="preserve"> Each </w:t>
      </w:r>
      <w:r w:rsidR="007073CD">
        <w:rPr>
          <w:lang w:eastAsia="zh-CN"/>
        </w:rPr>
        <w:t xml:space="preserve">separate control NRM YAML file only contain the IOC(s) specific for according control feature.  </w: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042D528B" w14:textId="33AE18D2" w:rsidR="001C3573" w:rsidRDefault="001C3573" w:rsidP="001C3573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F65F22">
        <w:rPr>
          <w:lang w:eastAsia="zh-CN"/>
        </w:rPr>
        <w:t xml:space="preserve">It proposed to </w:t>
      </w:r>
      <w:r w:rsidR="00E815A6" w:rsidRPr="00E815A6">
        <w:rPr>
          <w:lang w:eastAsia="zh-CN"/>
        </w:rPr>
        <w:t xml:space="preserve">separate </w:t>
      </w:r>
      <w:proofErr w:type="spellStart"/>
      <w:r w:rsidR="00E815A6" w:rsidRPr="00E815A6">
        <w:rPr>
          <w:lang w:eastAsia="zh-CN"/>
        </w:rPr>
        <w:t>yaml</w:t>
      </w:r>
      <w:proofErr w:type="spellEnd"/>
      <w:r w:rsidR="00E815A6" w:rsidRPr="00E815A6">
        <w:rPr>
          <w:lang w:eastAsia="zh-CN"/>
        </w:rPr>
        <w:t xml:space="preserve"> file for different control NRM fragment in TS 28.623</w:t>
      </w:r>
      <w:r w:rsidR="00E815A6">
        <w:rPr>
          <w:lang w:eastAsia="zh-CN"/>
        </w:rPr>
        <w:t xml:space="preserve">. </w:t>
      </w:r>
      <w:r w:rsidR="00E815A6">
        <w:rPr>
          <w:rFonts w:hint="eastAsia"/>
          <w:lang w:eastAsia="zh-CN"/>
        </w:rPr>
        <w:t>Following</w:t>
      </w:r>
      <w:r w:rsidR="00E815A6">
        <w:rPr>
          <w:lang w:eastAsia="zh-CN"/>
        </w:rPr>
        <w:t xml:space="preserve"> are the detailed structure proposal:</w:t>
      </w:r>
    </w:p>
    <w:p w14:paraId="4A7E920E" w14:textId="2D639A4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TS28623_GenericNrm.yaml</w:t>
      </w:r>
      <w:r w:rsidRPr="00FD05F3">
        <w:rPr>
          <w:lang w:eastAsia="zh-CN"/>
        </w:rPr>
        <w:t>"</w:t>
      </w:r>
    </w:p>
    <w:p w14:paraId="74B60D69" w14:textId="6121D4F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072D5C53" w14:textId="69F4767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723B9445" w14:textId="62710EBD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72B41D24" w14:textId="006C9E8C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02CED482" w14:textId="5DD8D716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TS28623_TraceControlNrm.yaml</w:t>
      </w:r>
      <w:r w:rsidRPr="00FD05F3">
        <w:rPr>
          <w:lang w:eastAsia="zh-CN"/>
        </w:rPr>
        <w:t>"</w:t>
      </w:r>
    </w:p>
    <w:p w14:paraId="53BB3E64" w14:textId="35D4600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515560E4" w14:textId="2F752CE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"TS28623_FileManagementNrm.yaml"</w:t>
      </w:r>
    </w:p>
    <w:p w14:paraId="5372DE26" w14:textId="30E90745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"TS28623_ManagementDataCollectionNrm.yaml"</w:t>
      </w:r>
    </w:p>
    <w:p w14:paraId="6724DB93" w14:textId="3A730B46" w:rsidR="00E815A6" w:rsidRDefault="00E47E09" w:rsidP="009F37FF">
      <w:pPr>
        <w:pStyle w:val="affc"/>
        <w:numPr>
          <w:ilvl w:val="0"/>
          <w:numId w:val="26"/>
        </w:numPr>
        <w:jc w:val="both"/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"TS28623_QoEControllNrm.yaml"</w:t>
      </w:r>
    </w:p>
    <w:p w14:paraId="6A844EEC" w14:textId="70D4B369" w:rsidR="007073CD" w:rsidRPr="00FD05F3" w:rsidRDefault="007073CD" w:rsidP="007073CD">
      <w:pPr>
        <w:jc w:val="both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75332F">
        <w:rPr>
          <w:lang w:eastAsia="zh-CN"/>
        </w:rPr>
        <w:t xml:space="preserve">The Name </w:t>
      </w:r>
      <w:r w:rsidRPr="0075332F">
        <w:rPr>
          <w:rFonts w:hint="eastAsia"/>
          <w:lang w:eastAsia="zh-CN"/>
        </w:rPr>
        <w:t>contain</w:t>
      </w:r>
      <w:r w:rsidRPr="0075332F">
        <w:rPr>
          <w:lang w:eastAsia="zh-CN"/>
        </w:rPr>
        <w:t xml:space="preserve"> information for </w:t>
      </w:r>
      <w:proofErr w:type="spellStart"/>
      <w:r w:rsidRPr="0075332F">
        <w:rPr>
          <w:lang w:eastAsia="zh-CN"/>
        </w:rPr>
        <w:t>SubNetwork</w:t>
      </w:r>
      <w:proofErr w:type="spellEnd"/>
      <w:r w:rsidRPr="0075332F">
        <w:rPr>
          <w:lang w:eastAsia="zh-CN"/>
        </w:rPr>
        <w:t xml:space="preserve"> </w:t>
      </w:r>
      <w:r w:rsidRPr="0075332F">
        <w:rPr>
          <w:rFonts w:hint="eastAsia"/>
          <w:lang w:eastAsia="zh-CN"/>
        </w:rPr>
        <w:t>and</w:t>
      </w:r>
      <w:r w:rsidRPr="0075332F">
        <w:rPr>
          <w:lang w:eastAsia="zh-CN"/>
        </w:rPr>
        <w:t xml:space="preserve"> </w:t>
      </w:r>
      <w:proofErr w:type="spellStart"/>
      <w:r w:rsidRPr="0075332F">
        <w:rPr>
          <w:lang w:eastAsia="zh-CN"/>
        </w:rPr>
        <w:t>ManagedElement</w:t>
      </w:r>
      <w:proofErr w:type="spellEnd"/>
      <w:r w:rsidRPr="0075332F">
        <w:rPr>
          <w:lang w:eastAsia="zh-CN"/>
        </w:rPr>
        <w:t xml:space="preserve"> also are maintained in TS28623_GenericNrm.yaml.</w:t>
      </w:r>
    </w:p>
    <w:p w14:paraId="44C13949" w14:textId="7BF1B68A" w:rsidR="00E50F36" w:rsidRPr="001C3573" w:rsidRDefault="00E50F36" w:rsidP="00E3441A">
      <w:pPr>
        <w:spacing w:after="0"/>
        <w:jc w:val="center"/>
        <w:rPr>
          <w:lang w:eastAsia="zh-CN"/>
        </w:rPr>
      </w:pPr>
    </w:p>
    <w:sectPr w:rsidR="00E50F36" w:rsidRPr="001C35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35FEE" w14:textId="77777777" w:rsidR="00F21624" w:rsidRDefault="00F21624">
      <w:r>
        <w:separator/>
      </w:r>
    </w:p>
  </w:endnote>
  <w:endnote w:type="continuationSeparator" w:id="0">
    <w:p w14:paraId="60B6620B" w14:textId="77777777" w:rsidR="00F21624" w:rsidRDefault="00F2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3FF82" w14:textId="77777777" w:rsidR="00F21624" w:rsidRDefault="00F21624">
      <w:r>
        <w:separator/>
      </w:r>
    </w:p>
  </w:footnote>
  <w:footnote w:type="continuationSeparator" w:id="0">
    <w:p w14:paraId="68E2B1E9" w14:textId="77777777" w:rsidR="00F21624" w:rsidRDefault="00F2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B83A7A"/>
    <w:multiLevelType w:val="hybridMultilevel"/>
    <w:tmpl w:val="395E27A6"/>
    <w:lvl w:ilvl="0" w:tplc="F7E48CF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347F1"/>
    <w:rsid w:val="00137C86"/>
    <w:rsid w:val="001402A2"/>
    <w:rsid w:val="00152ECF"/>
    <w:rsid w:val="001543E5"/>
    <w:rsid w:val="001651EE"/>
    <w:rsid w:val="001675E4"/>
    <w:rsid w:val="00173FA3"/>
    <w:rsid w:val="00176B17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7436E"/>
    <w:rsid w:val="002827EB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20730"/>
    <w:rsid w:val="00425F47"/>
    <w:rsid w:val="0043775B"/>
    <w:rsid w:val="00440414"/>
    <w:rsid w:val="00454663"/>
    <w:rsid w:val="004558E9"/>
    <w:rsid w:val="0045777E"/>
    <w:rsid w:val="004841B5"/>
    <w:rsid w:val="00497D72"/>
    <w:rsid w:val="004A2DBD"/>
    <w:rsid w:val="004A3C26"/>
    <w:rsid w:val="004B3753"/>
    <w:rsid w:val="004C31D2"/>
    <w:rsid w:val="004D55C2"/>
    <w:rsid w:val="004E46B6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7CB3"/>
    <w:rsid w:val="0063506C"/>
    <w:rsid w:val="006368DB"/>
    <w:rsid w:val="006408FF"/>
    <w:rsid w:val="006431AF"/>
    <w:rsid w:val="0064652A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073CD"/>
    <w:rsid w:val="00715A1D"/>
    <w:rsid w:val="007179E9"/>
    <w:rsid w:val="00726047"/>
    <w:rsid w:val="00750A04"/>
    <w:rsid w:val="00752F57"/>
    <w:rsid w:val="0075332F"/>
    <w:rsid w:val="00760BB0"/>
    <w:rsid w:val="0076157A"/>
    <w:rsid w:val="00773E7B"/>
    <w:rsid w:val="00783BA3"/>
    <w:rsid w:val="00784593"/>
    <w:rsid w:val="007A00EF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20708"/>
    <w:rsid w:val="008302A1"/>
    <w:rsid w:val="00845555"/>
    <w:rsid w:val="00850812"/>
    <w:rsid w:val="00852D79"/>
    <w:rsid w:val="00876B9A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E1CED"/>
    <w:rsid w:val="008F47F8"/>
    <w:rsid w:val="008F5F33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23302"/>
    <w:rsid w:val="00A37A37"/>
    <w:rsid w:val="00A37D7F"/>
    <w:rsid w:val="00A4496C"/>
    <w:rsid w:val="00A45FBC"/>
    <w:rsid w:val="00A46410"/>
    <w:rsid w:val="00A46A97"/>
    <w:rsid w:val="00A54BC9"/>
    <w:rsid w:val="00A57688"/>
    <w:rsid w:val="00A605F0"/>
    <w:rsid w:val="00A66F30"/>
    <w:rsid w:val="00A70086"/>
    <w:rsid w:val="00A833C1"/>
    <w:rsid w:val="00A84A94"/>
    <w:rsid w:val="00AA7646"/>
    <w:rsid w:val="00AB6D6E"/>
    <w:rsid w:val="00AD03A2"/>
    <w:rsid w:val="00AD1DAA"/>
    <w:rsid w:val="00AD2159"/>
    <w:rsid w:val="00AD3AFB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62D53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BF60BE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D129B5"/>
    <w:rsid w:val="00D146F1"/>
    <w:rsid w:val="00D15471"/>
    <w:rsid w:val="00D22A8A"/>
    <w:rsid w:val="00D33604"/>
    <w:rsid w:val="00D37B08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21624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0B4A4A2-60A8-4F75-A6F7-2A1747241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155</cp:revision>
  <cp:lastPrinted>1899-12-31T23:00:00Z</cp:lastPrinted>
  <dcterms:created xsi:type="dcterms:W3CDTF">2021-10-26T08:01:00Z</dcterms:created>
  <dcterms:modified xsi:type="dcterms:W3CDTF">2023-09-27T07:12:00Z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(3)Mx/vRSNu32PuumY26QL6j3LULFxSzB9fYGFAJl42qE8Voy9pWx65xnft5ed1HaNbwF8LyNLd
SPaZUcPb+6mmNXzwEdSQ7ARrGXro4Yhlua5aDux7MCdEYbzEphmBNeYnpH34tVG7yywDZNgh
/sN81DTGJHhls9A5uXGbzxmE5uRP5jpZgnVCq00gPj08WQ6Sn7caGxeUa0kMceiftfHhx0nb
Pfcu0OjrA/VrzLLMRE</vt:lpwstr>
  </property>
  <property fmtid="{D5CDD505-2E9C-101B-9397-08002B2CF9AE}" pid="3" name="_2015_ms_pID_7253431">
    <vt:lpwstr>q9cYBm/Aw2cnEp7W83fLFNmSpgluGbIc7dHsTR9kR0y4IaYvLIJkQ7
CgEfO4EUzZBR3avVfM+nZykPWqs7SOdskxc79PqriUt/7av1/xy0xfaV2p3ZdpDQsQ3uG1TL
5oZ0mC3w37/rza6S+OcgqhWgGfUqEnE4b3roz9Hme4qHKIbUwoJUpXoaZpXIxmVZ/fm6QDHA
9Kd4giS6Z4pHebbO7h7KagG2K7Zx0BqmdRKf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1695779001</vt:lpwstr>
  </property>
</Properties>
</file>